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49016246"/>
      <w:bookmarkEnd w:id="0"/>
      <w:bookmarkStart w:id="1" w:name="_Hlt450066085"/>
      <w:bookmarkEnd w:id="1"/>
      <w:bookmarkStart w:id="2" w:name="_Hlt450051172"/>
      <w:bookmarkEnd w:id="2"/>
      <w:bookmarkStart w:id="3" w:name="_Hlt450039480"/>
      <w:bookmarkEnd w:id="3"/>
      <w:bookmarkStart w:id="4" w:name="_Hlt450066087"/>
      <w:bookmarkEnd w:id="4"/>
      <w:bookmarkStart w:id="5" w:name="_Hlt448930105"/>
      <w:bookmarkEnd w:id="5"/>
      <w:bookmarkStart w:id="6" w:name="OLE_LINK27"/>
      <w:bookmarkStart w:id="7" w:name="OLE_LINK3"/>
      <w:bookmarkStart w:id="8" w:name="OLE_LINK1"/>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RP-240761</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p>
    <w:bookmarkEnd w:id="6"/>
    <w:bookmarkEnd w:id="7"/>
    <w:bookmarkEnd w:id="8"/>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9.5.3.2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4"/>
      <w:bookmarkStart w:id="10" w:name="_Hlt515348423"/>
      <w:r>
        <w:rPr>
          <w:rStyle w:val="49"/>
        </w:rPr>
        <w:t>T</w:t>
      </w:r>
      <w:bookmarkEnd w:id="9"/>
      <w:bookmarkEnd w:id="10"/>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lang w:val="en-US" w:eastAsia="zh-CN"/>
        </w:rPr>
        <w:t xml:space="preserve">Unless stated otherwise, </w:t>
      </w:r>
      <w:r>
        <w:rPr>
          <w:rFonts w:hint="default" w:ascii="Arial" w:hAnsi="Arial" w:eastAsia="宋体" w:cs="Arial"/>
          <w:i w:val="0"/>
          <w:iCs w:val="0"/>
          <w:caps w:val="0"/>
          <w:color w:val="000000"/>
          <w:spacing w:val="0"/>
          <w:sz w:val="20"/>
          <w:szCs w:val="20"/>
          <w:shd w:val="clear" w:fill="FFFFFF"/>
          <w:lang w:val="en-US"/>
        </w:rPr>
        <w:t>NR CA and NR DC configurations introduced by this WID are introduced in a release independent way starting from Rel-15 according to the table 5.2.2-1, table 5.5.1-1, table 6.2.1-3, table 7.1-1 and table 7.2-1 of TS 38.307.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For the following cases:</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1): NR DC configurations within FR1 and NR CA configurations including NR-U band,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Rel-16.</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2): NR </w:t>
      </w:r>
      <w:r>
        <w:rPr>
          <w:rFonts w:hint="eastAsia" w:ascii="Arial" w:hAnsi="Arial" w:cs="Arial"/>
          <w:i w:val="0"/>
          <w:iCs w:val="0"/>
          <w:lang w:val="en-US" w:eastAsia="zh-CN"/>
        </w:rPr>
        <w:t xml:space="preserve">CA and NR </w:t>
      </w:r>
      <w:bookmarkStart w:id="12" w:name="_GoBack"/>
      <w:bookmarkEnd w:id="12"/>
      <w:r>
        <w:rPr>
          <w:rFonts w:hint="default" w:ascii="Arial" w:hAnsi="Arial" w:cs="Arial"/>
          <w:i w:val="0"/>
          <w:iCs w:val="0"/>
          <w:lang w:val="en-US" w:eastAsia="zh-CN"/>
        </w:rPr>
        <w:t xml:space="preserve">DC configurations between FR1 and FR2 where the supported bandwidth classes for the FR2 band are R2, R3, R4, R5, R6, R7, R8, R9, R10,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Rel-17.</w:t>
      </w:r>
      <w:r>
        <w:rPr>
          <w:rFonts w:hint="default" w:ascii="Arial" w:hAnsi="Arial" w:cs="Arial"/>
          <w:i w:val="0"/>
          <w:iCs w:val="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However no changes to TS 38.307 are needed.</w:t>
      </w:r>
    </w:p>
    <w:p>
      <w:pPr>
        <w:spacing w:after="0"/>
        <w:rPr>
          <w:rFonts w:hint="eastAsia" w:ascii="Arial" w:hAnsi="Arial" w:cs="Arial"/>
          <w:lang w:val="en-US" w:eastAsia="zh-CN"/>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cs="Arial"/>
          <w:lang w:val="en-US" w:eastAsia="zh-CN"/>
        </w:rPr>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77DB7"/>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910"/>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3C42ED3"/>
    <w:rsid w:val="04AF4210"/>
    <w:rsid w:val="06E60A3E"/>
    <w:rsid w:val="07115CA7"/>
    <w:rsid w:val="07360367"/>
    <w:rsid w:val="0860699A"/>
    <w:rsid w:val="08D472FB"/>
    <w:rsid w:val="0A3E1EC0"/>
    <w:rsid w:val="0C2363F8"/>
    <w:rsid w:val="0C4B5391"/>
    <w:rsid w:val="0D082BC8"/>
    <w:rsid w:val="0D824337"/>
    <w:rsid w:val="0E98648A"/>
    <w:rsid w:val="0EEA0A43"/>
    <w:rsid w:val="0F4715F3"/>
    <w:rsid w:val="0F4F5382"/>
    <w:rsid w:val="0F9743A1"/>
    <w:rsid w:val="109819C6"/>
    <w:rsid w:val="138825C9"/>
    <w:rsid w:val="14C30713"/>
    <w:rsid w:val="14D872B0"/>
    <w:rsid w:val="158A0564"/>
    <w:rsid w:val="159726C3"/>
    <w:rsid w:val="16476A74"/>
    <w:rsid w:val="171474B5"/>
    <w:rsid w:val="17C7145D"/>
    <w:rsid w:val="19972D45"/>
    <w:rsid w:val="1B9B1F92"/>
    <w:rsid w:val="1C1A2027"/>
    <w:rsid w:val="1CDC77FE"/>
    <w:rsid w:val="1D9D7AD1"/>
    <w:rsid w:val="1E564D16"/>
    <w:rsid w:val="1E9E7CFC"/>
    <w:rsid w:val="1EE368C6"/>
    <w:rsid w:val="1F420031"/>
    <w:rsid w:val="20C85B34"/>
    <w:rsid w:val="21861995"/>
    <w:rsid w:val="21BA42BA"/>
    <w:rsid w:val="21D54A00"/>
    <w:rsid w:val="223D636A"/>
    <w:rsid w:val="22F63721"/>
    <w:rsid w:val="232F75C6"/>
    <w:rsid w:val="24835030"/>
    <w:rsid w:val="24F3022C"/>
    <w:rsid w:val="29707F29"/>
    <w:rsid w:val="2A3D6F93"/>
    <w:rsid w:val="2A771175"/>
    <w:rsid w:val="2B8318BF"/>
    <w:rsid w:val="2C5B2D1F"/>
    <w:rsid w:val="2CE07A19"/>
    <w:rsid w:val="2D1F023F"/>
    <w:rsid w:val="2E2F27B5"/>
    <w:rsid w:val="2ED2705E"/>
    <w:rsid w:val="2F3B42D8"/>
    <w:rsid w:val="2F5F7EC8"/>
    <w:rsid w:val="2FB67CDC"/>
    <w:rsid w:val="2FD72D92"/>
    <w:rsid w:val="325A1D99"/>
    <w:rsid w:val="327F19EF"/>
    <w:rsid w:val="329D0F73"/>
    <w:rsid w:val="32A84492"/>
    <w:rsid w:val="32D303F3"/>
    <w:rsid w:val="349D77D5"/>
    <w:rsid w:val="35D46664"/>
    <w:rsid w:val="35F02A71"/>
    <w:rsid w:val="3603722A"/>
    <w:rsid w:val="362171D8"/>
    <w:rsid w:val="36347173"/>
    <w:rsid w:val="36970489"/>
    <w:rsid w:val="3733381C"/>
    <w:rsid w:val="37485A6F"/>
    <w:rsid w:val="37974B29"/>
    <w:rsid w:val="38921170"/>
    <w:rsid w:val="38CD5AA0"/>
    <w:rsid w:val="398C1309"/>
    <w:rsid w:val="39C316C9"/>
    <w:rsid w:val="39DA2A44"/>
    <w:rsid w:val="3A5F7E54"/>
    <w:rsid w:val="3AED2A42"/>
    <w:rsid w:val="3B4F4CDD"/>
    <w:rsid w:val="3B735594"/>
    <w:rsid w:val="3B9C05A7"/>
    <w:rsid w:val="3CE47BE0"/>
    <w:rsid w:val="3D6836CE"/>
    <w:rsid w:val="3DAA3D38"/>
    <w:rsid w:val="3DED57EE"/>
    <w:rsid w:val="3E195AA1"/>
    <w:rsid w:val="3ED166D5"/>
    <w:rsid w:val="3EF9486B"/>
    <w:rsid w:val="3F71406A"/>
    <w:rsid w:val="3FDA7184"/>
    <w:rsid w:val="3FEB2402"/>
    <w:rsid w:val="40126DA8"/>
    <w:rsid w:val="412936E9"/>
    <w:rsid w:val="416A27C6"/>
    <w:rsid w:val="41CF2062"/>
    <w:rsid w:val="41D70036"/>
    <w:rsid w:val="41DD3C05"/>
    <w:rsid w:val="41E865B2"/>
    <w:rsid w:val="439E3BFC"/>
    <w:rsid w:val="43B44A6B"/>
    <w:rsid w:val="44AF6BC3"/>
    <w:rsid w:val="44FB5BE7"/>
    <w:rsid w:val="455D474C"/>
    <w:rsid w:val="464D68AC"/>
    <w:rsid w:val="4729634C"/>
    <w:rsid w:val="4734331A"/>
    <w:rsid w:val="47884031"/>
    <w:rsid w:val="479109D5"/>
    <w:rsid w:val="48CA4C11"/>
    <w:rsid w:val="4A1E00C7"/>
    <w:rsid w:val="4AA91AD5"/>
    <w:rsid w:val="4AD5202D"/>
    <w:rsid w:val="4B09298A"/>
    <w:rsid w:val="4B1B5515"/>
    <w:rsid w:val="4B2319B2"/>
    <w:rsid w:val="4B4E69FA"/>
    <w:rsid w:val="4B6000B8"/>
    <w:rsid w:val="4B844240"/>
    <w:rsid w:val="4BD45DE4"/>
    <w:rsid w:val="4C347FB8"/>
    <w:rsid w:val="4C5B7DD5"/>
    <w:rsid w:val="4D8A7353"/>
    <w:rsid w:val="4EA72D00"/>
    <w:rsid w:val="4ECD59C2"/>
    <w:rsid w:val="4FA77D81"/>
    <w:rsid w:val="4FCA2060"/>
    <w:rsid w:val="4FFC3481"/>
    <w:rsid w:val="51187CB1"/>
    <w:rsid w:val="5280113C"/>
    <w:rsid w:val="536724A0"/>
    <w:rsid w:val="53744840"/>
    <w:rsid w:val="546758CC"/>
    <w:rsid w:val="54F2391A"/>
    <w:rsid w:val="55750F41"/>
    <w:rsid w:val="55CD482A"/>
    <w:rsid w:val="56024043"/>
    <w:rsid w:val="564F45B8"/>
    <w:rsid w:val="56BF4B10"/>
    <w:rsid w:val="57265A12"/>
    <w:rsid w:val="579D254C"/>
    <w:rsid w:val="584E0FE7"/>
    <w:rsid w:val="58D225DC"/>
    <w:rsid w:val="59997E25"/>
    <w:rsid w:val="59D80F65"/>
    <w:rsid w:val="5A012CD0"/>
    <w:rsid w:val="5A01773D"/>
    <w:rsid w:val="5A4A2F6C"/>
    <w:rsid w:val="5A54534F"/>
    <w:rsid w:val="5A7C3792"/>
    <w:rsid w:val="5A885228"/>
    <w:rsid w:val="5AAF793B"/>
    <w:rsid w:val="5BB84BAF"/>
    <w:rsid w:val="5C50618E"/>
    <w:rsid w:val="5D0E2082"/>
    <w:rsid w:val="5D27681C"/>
    <w:rsid w:val="5D5970F9"/>
    <w:rsid w:val="5D5F63DE"/>
    <w:rsid w:val="5D7019A5"/>
    <w:rsid w:val="5DE10DA6"/>
    <w:rsid w:val="5DE7542F"/>
    <w:rsid w:val="5F8A2EBD"/>
    <w:rsid w:val="61DD62C2"/>
    <w:rsid w:val="63BD6F7B"/>
    <w:rsid w:val="63DE7997"/>
    <w:rsid w:val="63EA09CA"/>
    <w:rsid w:val="63F07CBE"/>
    <w:rsid w:val="6437768D"/>
    <w:rsid w:val="64DE4D74"/>
    <w:rsid w:val="65850B7C"/>
    <w:rsid w:val="65D254F0"/>
    <w:rsid w:val="66FB619C"/>
    <w:rsid w:val="67093D2E"/>
    <w:rsid w:val="676944E1"/>
    <w:rsid w:val="68364B9A"/>
    <w:rsid w:val="689E1FB5"/>
    <w:rsid w:val="68D736A0"/>
    <w:rsid w:val="69095CA4"/>
    <w:rsid w:val="696E19E7"/>
    <w:rsid w:val="6A095FE2"/>
    <w:rsid w:val="6A392C62"/>
    <w:rsid w:val="6AA57CFB"/>
    <w:rsid w:val="6B850073"/>
    <w:rsid w:val="6BFA364F"/>
    <w:rsid w:val="6C9C6D62"/>
    <w:rsid w:val="6DA071BB"/>
    <w:rsid w:val="6DE86379"/>
    <w:rsid w:val="6DE9532E"/>
    <w:rsid w:val="6EE65F8D"/>
    <w:rsid w:val="6F4D6E67"/>
    <w:rsid w:val="6F54781C"/>
    <w:rsid w:val="6F80382B"/>
    <w:rsid w:val="6FE8494E"/>
    <w:rsid w:val="700C3CDF"/>
    <w:rsid w:val="711A280C"/>
    <w:rsid w:val="717767B4"/>
    <w:rsid w:val="724177ED"/>
    <w:rsid w:val="724D7B07"/>
    <w:rsid w:val="72880AB2"/>
    <w:rsid w:val="72C90CF3"/>
    <w:rsid w:val="73001CD0"/>
    <w:rsid w:val="74715D75"/>
    <w:rsid w:val="74CF083A"/>
    <w:rsid w:val="74EE7608"/>
    <w:rsid w:val="75595B00"/>
    <w:rsid w:val="759245F2"/>
    <w:rsid w:val="768858BC"/>
    <w:rsid w:val="7789667C"/>
    <w:rsid w:val="779B2E87"/>
    <w:rsid w:val="793015E9"/>
    <w:rsid w:val="797C13D4"/>
    <w:rsid w:val="79AC5C83"/>
    <w:rsid w:val="7AD57BBA"/>
    <w:rsid w:val="7B9F702F"/>
    <w:rsid w:val="7C2640C4"/>
    <w:rsid w:val="7CCF5FD1"/>
    <w:rsid w:val="7DB50B23"/>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7</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ZTE_Rev</cp:lastModifiedBy>
  <cp:lastPrinted>2000-02-29T10:31:00Z</cp:lastPrinted>
  <dcterms:modified xsi:type="dcterms:W3CDTF">2024-03-18T06:00:42Z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5877FDEF304E486D80E81483EEB6200C</vt:lpwstr>
  </property>
</Properties>
</file>